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0E6738" w14:textId="2ECD17AB" w:rsidR="0079333E" w:rsidRPr="004D7920" w:rsidRDefault="0079333E" w:rsidP="0079333E">
      <w:pPr>
        <w:tabs>
          <w:tab w:val="left" w:pos="993"/>
          <w:tab w:val="left" w:pos="1134"/>
        </w:tabs>
        <w:rPr>
          <w:rFonts w:cs="Arial"/>
        </w:rPr>
      </w:pPr>
      <w:r w:rsidRPr="004D7920">
        <w:rPr>
          <w:rFonts w:cs="Arial"/>
        </w:rPr>
        <w:t>Številka:</w:t>
      </w:r>
      <w:r w:rsidR="004D7920" w:rsidRPr="004D7920">
        <w:rPr>
          <w:rFonts w:cs="Arial"/>
        </w:rPr>
        <w:t xml:space="preserve"> 4300-0010/2024-2</w:t>
      </w:r>
    </w:p>
    <w:p w14:paraId="3C9A9BC5" w14:textId="415B8058" w:rsidR="0079333E" w:rsidRPr="00241F04" w:rsidRDefault="0079333E" w:rsidP="0079333E">
      <w:pPr>
        <w:tabs>
          <w:tab w:val="left" w:pos="993"/>
          <w:tab w:val="left" w:pos="1134"/>
        </w:tabs>
        <w:rPr>
          <w:rFonts w:cs="Arial"/>
          <w:i/>
        </w:rPr>
      </w:pPr>
      <w:r w:rsidRPr="004D7920">
        <w:rPr>
          <w:rFonts w:cs="Arial"/>
        </w:rPr>
        <w:t>JN BR:</w:t>
      </w:r>
      <w:r w:rsidR="004D7920" w:rsidRPr="004D7920">
        <w:rPr>
          <w:rFonts w:cs="Arial"/>
        </w:rPr>
        <w:t xml:space="preserve"> </w:t>
      </w:r>
      <w:r w:rsidR="00264EA0" w:rsidRPr="004D7920">
        <w:rPr>
          <w:rFonts w:cs="Arial"/>
        </w:rPr>
        <w:t>2024-338</w:t>
      </w:r>
    </w:p>
    <w:p w14:paraId="1256B8E6" w14:textId="77777777" w:rsidR="0079333E" w:rsidRDefault="0079333E" w:rsidP="0079333E">
      <w:pPr>
        <w:tabs>
          <w:tab w:val="left" w:pos="1026"/>
        </w:tabs>
        <w:jc w:val="both"/>
        <w:rPr>
          <w:rFonts w:cs="Arial"/>
        </w:rPr>
      </w:pPr>
    </w:p>
    <w:p w14:paraId="24000B59" w14:textId="77777777" w:rsidR="0079333E" w:rsidRPr="0011436A" w:rsidRDefault="0079333E" w:rsidP="0079333E">
      <w:pPr>
        <w:tabs>
          <w:tab w:val="left" w:pos="1026"/>
        </w:tabs>
        <w:jc w:val="both"/>
        <w:rPr>
          <w:rFonts w:cs="Arial"/>
        </w:rPr>
      </w:pPr>
    </w:p>
    <w:p w14:paraId="30C02D39" w14:textId="77777777" w:rsidR="0079333E" w:rsidRPr="00456982" w:rsidRDefault="0079333E" w:rsidP="0079333E">
      <w:pPr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</w:p>
    <w:p w14:paraId="5793C004" w14:textId="77777777" w:rsidR="0079333E" w:rsidRDefault="0079333E" w:rsidP="0079333E">
      <w:pPr>
        <w:tabs>
          <w:tab w:val="left" w:pos="1083"/>
        </w:tabs>
        <w:rPr>
          <w:rFonts w:cs="Arial"/>
        </w:rPr>
      </w:pPr>
    </w:p>
    <w:p w14:paraId="5A3A5143" w14:textId="77777777" w:rsidR="0079333E" w:rsidRDefault="0079333E" w:rsidP="0079333E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0A4C6231" w14:textId="77777777" w:rsidR="0079333E" w:rsidRDefault="0079333E" w:rsidP="0079333E">
      <w:pPr>
        <w:tabs>
          <w:tab w:val="left" w:pos="1083"/>
        </w:tabs>
        <w:rPr>
          <w:rFonts w:cs="Arial"/>
        </w:rPr>
      </w:pPr>
    </w:p>
    <w:p w14:paraId="2F5FA607" w14:textId="77777777" w:rsidR="0079333E" w:rsidRDefault="0079333E" w:rsidP="0079333E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sodelujočega podjetja: ____________________________________________ </w:t>
      </w:r>
    </w:p>
    <w:p w14:paraId="0371252D" w14:textId="77777777" w:rsidR="0079333E" w:rsidRPr="00F35A6C" w:rsidRDefault="0079333E" w:rsidP="0079333E">
      <w:pPr>
        <w:jc w:val="both"/>
        <w:rPr>
          <w:rFonts w:cs="Arial"/>
        </w:rPr>
      </w:pPr>
    </w:p>
    <w:p w14:paraId="26ABDF87" w14:textId="77777777" w:rsidR="0079333E" w:rsidRDefault="0079333E" w:rsidP="0079333E">
      <w:pPr>
        <w:jc w:val="both"/>
        <w:rPr>
          <w:rFonts w:cs="Arial"/>
        </w:rPr>
      </w:pPr>
    </w:p>
    <w:p w14:paraId="2AAB1004" w14:textId="77777777" w:rsidR="0079333E" w:rsidRPr="00F35A6C" w:rsidRDefault="0079333E" w:rsidP="0079333E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>
        <w:rPr>
          <w:rFonts w:cs="Arial"/>
        </w:rPr>
        <w:t>zakoniti zastopnik __________________________________________________ sodelujočega podjetja,</w:t>
      </w:r>
      <w:r w:rsidRPr="00F35A6C">
        <w:rPr>
          <w:rFonts w:cs="Arial"/>
        </w:rPr>
        <w:t xml:space="preserve"> 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>
        <w:rPr>
          <w:rFonts w:cs="Arial"/>
        </w:rPr>
        <w:t xml:space="preserve"> ali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ali podizvajalca</w:t>
      </w:r>
      <w:r w:rsidRPr="00F35A6C">
        <w:rPr>
          <w:rFonts w:cs="Arial"/>
        </w:rPr>
        <w:t>.</w:t>
      </w:r>
    </w:p>
    <w:p w14:paraId="7F923859" w14:textId="77777777" w:rsidR="0079333E" w:rsidRDefault="0079333E" w:rsidP="0079333E">
      <w:pPr>
        <w:jc w:val="both"/>
        <w:rPr>
          <w:rFonts w:cs="Arial"/>
        </w:rPr>
      </w:pPr>
    </w:p>
    <w:p w14:paraId="2788B8CD" w14:textId="77777777" w:rsidR="0079333E" w:rsidRDefault="0079333E" w:rsidP="0079333E">
      <w:pPr>
        <w:jc w:val="both"/>
        <w:rPr>
          <w:rFonts w:cs="Arial"/>
        </w:rPr>
      </w:pPr>
    </w:p>
    <w:p w14:paraId="43265DB9" w14:textId="77777777" w:rsidR="0079333E" w:rsidRPr="00F35A6C" w:rsidRDefault="0079333E" w:rsidP="0079333E">
      <w:pPr>
        <w:jc w:val="both"/>
        <w:rPr>
          <w:rFonts w:cs="Arial"/>
        </w:rPr>
      </w:pPr>
    </w:p>
    <w:p w14:paraId="31E66676" w14:textId="77777777" w:rsidR="0079333E" w:rsidRDefault="0079333E" w:rsidP="0079333E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6EF5980D" w14:textId="77777777" w:rsidR="0079333E" w:rsidRDefault="0079333E" w:rsidP="0079333E">
      <w:pPr>
        <w:jc w:val="both"/>
        <w:rPr>
          <w:rFonts w:cs="Arial"/>
        </w:rPr>
      </w:pPr>
    </w:p>
    <w:p w14:paraId="5ED72D19" w14:textId="77777777" w:rsidR="0079333E" w:rsidRPr="00F35A6C" w:rsidRDefault="0079333E" w:rsidP="0079333E">
      <w:pPr>
        <w:jc w:val="both"/>
        <w:rPr>
          <w:rFonts w:cs="Arial"/>
        </w:rPr>
      </w:pPr>
    </w:p>
    <w:p w14:paraId="7FE9F404" w14:textId="77777777" w:rsidR="0079333E" w:rsidRPr="00F35A6C" w:rsidRDefault="0079333E" w:rsidP="0079333E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4D4338C9" w14:textId="77777777" w:rsidR="0079333E" w:rsidRDefault="0079333E" w:rsidP="0079333E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26E65043" w14:textId="77777777" w:rsidR="0079333E" w:rsidRPr="007838D2" w:rsidRDefault="0079333E" w:rsidP="0079333E">
      <w:pPr>
        <w:rPr>
          <w:rFonts w:cs="Arial"/>
        </w:rPr>
      </w:pPr>
    </w:p>
    <w:p w14:paraId="6CA1DAA0" w14:textId="77777777" w:rsidR="0079333E" w:rsidRPr="007838D2" w:rsidRDefault="0079333E" w:rsidP="0079333E">
      <w:pPr>
        <w:rPr>
          <w:rFonts w:cs="Arial"/>
        </w:rPr>
      </w:pPr>
    </w:p>
    <w:p w14:paraId="184D267C" w14:textId="77777777" w:rsidR="0079333E" w:rsidRDefault="0079333E" w:rsidP="0079333E">
      <w:pPr>
        <w:rPr>
          <w:rFonts w:cs="Arial"/>
        </w:rPr>
      </w:pPr>
    </w:p>
    <w:p w14:paraId="62CA2E59" w14:textId="77777777" w:rsidR="0079333E" w:rsidRDefault="0079333E" w:rsidP="0079333E">
      <w:pPr>
        <w:rPr>
          <w:rFonts w:cs="Arial"/>
          <w:i/>
        </w:rPr>
      </w:pPr>
    </w:p>
    <w:p w14:paraId="0160FB3B" w14:textId="77777777" w:rsidR="0079333E" w:rsidRDefault="0079333E" w:rsidP="0079333E">
      <w:pPr>
        <w:rPr>
          <w:rFonts w:cs="Arial"/>
          <w:i/>
        </w:rPr>
      </w:pPr>
    </w:p>
    <w:p w14:paraId="0092B352" w14:textId="77777777" w:rsidR="0079333E" w:rsidRDefault="0079333E" w:rsidP="0079333E">
      <w:pPr>
        <w:rPr>
          <w:rFonts w:cs="Arial"/>
          <w:i/>
        </w:rPr>
      </w:pPr>
    </w:p>
    <w:p w14:paraId="16F5FCB3" w14:textId="77777777" w:rsidR="0079333E" w:rsidRDefault="0079333E" w:rsidP="0079333E">
      <w:pPr>
        <w:rPr>
          <w:rFonts w:cs="Arial"/>
          <w:i/>
        </w:rPr>
      </w:pPr>
    </w:p>
    <w:p w14:paraId="75EC2EEF" w14:textId="77777777" w:rsidR="0079333E" w:rsidRDefault="0079333E" w:rsidP="0079333E">
      <w:pPr>
        <w:rPr>
          <w:rFonts w:cs="Arial"/>
          <w:i/>
        </w:rPr>
      </w:pPr>
    </w:p>
    <w:p w14:paraId="00D17875" w14:textId="77777777" w:rsidR="0079333E" w:rsidRDefault="0079333E" w:rsidP="0079333E">
      <w:pPr>
        <w:rPr>
          <w:rFonts w:cs="Arial"/>
          <w:i/>
        </w:rPr>
      </w:pPr>
    </w:p>
    <w:p w14:paraId="7F06D27A" w14:textId="77777777" w:rsidR="0079333E" w:rsidRDefault="0079333E" w:rsidP="0079333E">
      <w:pPr>
        <w:rPr>
          <w:rFonts w:cs="Arial"/>
          <w:i/>
        </w:rPr>
      </w:pPr>
    </w:p>
    <w:p w14:paraId="43C59871" w14:textId="77777777" w:rsidR="0079333E" w:rsidRDefault="0079333E" w:rsidP="0079333E">
      <w:pPr>
        <w:rPr>
          <w:rFonts w:cs="Arial"/>
          <w:i/>
        </w:rPr>
      </w:pPr>
    </w:p>
    <w:p w14:paraId="0E7611AD" w14:textId="77777777" w:rsidR="0079333E" w:rsidRDefault="0079333E" w:rsidP="0079333E">
      <w:pPr>
        <w:rPr>
          <w:rFonts w:cs="Arial"/>
          <w:i/>
        </w:rPr>
      </w:pPr>
    </w:p>
    <w:p w14:paraId="6290DF87" w14:textId="77777777" w:rsidR="0079333E" w:rsidRDefault="0079333E" w:rsidP="0079333E">
      <w:pPr>
        <w:rPr>
          <w:rFonts w:cs="Arial"/>
          <w:i/>
        </w:rPr>
      </w:pPr>
    </w:p>
    <w:p w14:paraId="6ADC3B65" w14:textId="77777777" w:rsidR="0079333E" w:rsidRDefault="0079333E" w:rsidP="0079333E">
      <w:pPr>
        <w:rPr>
          <w:rFonts w:cs="Arial"/>
          <w:i/>
        </w:rPr>
      </w:pPr>
    </w:p>
    <w:p w14:paraId="1DDF8D7A" w14:textId="77777777" w:rsidR="0079333E" w:rsidRDefault="0079333E" w:rsidP="0079333E">
      <w:pPr>
        <w:rPr>
          <w:rFonts w:cs="Arial"/>
          <w:i/>
        </w:rPr>
      </w:pPr>
    </w:p>
    <w:p w14:paraId="2443377F" w14:textId="77777777" w:rsidR="0079333E" w:rsidRDefault="0079333E" w:rsidP="0079333E">
      <w:pPr>
        <w:rPr>
          <w:rFonts w:cs="Arial"/>
          <w:i/>
        </w:rPr>
      </w:pPr>
    </w:p>
    <w:p w14:paraId="41B4C320" w14:textId="77777777" w:rsidR="0079333E" w:rsidRDefault="0079333E" w:rsidP="0079333E">
      <w:pPr>
        <w:rPr>
          <w:rFonts w:cs="Arial"/>
          <w:i/>
        </w:rPr>
      </w:pPr>
    </w:p>
    <w:p w14:paraId="4EAE811C" w14:textId="77777777" w:rsidR="0079333E" w:rsidRDefault="0079333E" w:rsidP="0079333E">
      <w:pPr>
        <w:rPr>
          <w:rFonts w:cs="Arial"/>
          <w:i/>
        </w:rPr>
      </w:pPr>
    </w:p>
    <w:p w14:paraId="179BEAE3" w14:textId="77777777" w:rsidR="0079333E" w:rsidRDefault="0079333E" w:rsidP="0079333E">
      <w:pPr>
        <w:jc w:val="both"/>
        <w:rPr>
          <w:rFonts w:cs="Arial"/>
          <w:i/>
        </w:rPr>
      </w:pPr>
    </w:p>
    <w:p w14:paraId="538EC687" w14:textId="77777777" w:rsidR="0079333E" w:rsidRDefault="0079333E" w:rsidP="0079333E">
      <w:pPr>
        <w:jc w:val="both"/>
        <w:rPr>
          <w:rFonts w:cs="Arial"/>
          <w:i/>
        </w:rPr>
      </w:pPr>
    </w:p>
    <w:p w14:paraId="27630E7F" w14:textId="77777777" w:rsidR="0079333E" w:rsidRDefault="0079333E" w:rsidP="0079333E">
      <w:pPr>
        <w:jc w:val="both"/>
        <w:rPr>
          <w:rFonts w:cs="Arial"/>
          <w:i/>
        </w:rPr>
      </w:pPr>
    </w:p>
    <w:p w14:paraId="30F2C760" w14:textId="32294050" w:rsidR="0079333E" w:rsidRDefault="0079333E" w:rsidP="0079333E">
      <w:pPr>
        <w:jc w:val="both"/>
        <w:rPr>
          <w:rFonts w:cs="Arial"/>
          <w:i/>
        </w:rPr>
      </w:pPr>
    </w:p>
    <w:p w14:paraId="6CD76971" w14:textId="77777777" w:rsidR="0079333E" w:rsidRPr="00E81DF5" w:rsidRDefault="0079333E" w:rsidP="0079333E">
      <w:pPr>
        <w:jc w:val="both"/>
        <w:rPr>
          <w:rFonts w:cs="Arial"/>
          <w:i/>
        </w:rPr>
      </w:pPr>
      <w:r>
        <w:rPr>
          <w:rFonts w:cs="Arial"/>
          <w:i/>
        </w:rPr>
        <w:t>V primeru poziva naročnika, morajo o</w:t>
      </w:r>
      <w:r w:rsidRPr="00E81DF5">
        <w:rPr>
          <w:rFonts w:cs="Arial"/>
          <w:i/>
        </w:rPr>
        <w:t xml:space="preserve">brazec izpolniti vsa sodelujoča podjetja, zato se ga razmnoži. </w:t>
      </w:r>
    </w:p>
    <w:p w14:paraId="1EF4FD67" w14:textId="77777777" w:rsidR="0079333E" w:rsidRPr="00E81DF5" w:rsidRDefault="0079333E" w:rsidP="0079333E">
      <w:pPr>
        <w:jc w:val="both"/>
        <w:rPr>
          <w:rFonts w:cs="Arial"/>
          <w:i/>
        </w:rPr>
      </w:pPr>
    </w:p>
    <w:p w14:paraId="37AA1AE1" w14:textId="77777777" w:rsidR="0079333E" w:rsidRPr="00892888" w:rsidRDefault="0079333E" w:rsidP="0079333E"/>
    <w:p w14:paraId="18BF8984" w14:textId="38BD3105" w:rsidR="00D47195" w:rsidRPr="0079333E" w:rsidRDefault="00D47195" w:rsidP="0079333E"/>
    <w:sectPr w:rsidR="00D47195" w:rsidRPr="0079333E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9F071A" w14:textId="77777777" w:rsidR="00E1714E" w:rsidRDefault="00E1714E">
      <w:r>
        <w:separator/>
      </w:r>
    </w:p>
  </w:endnote>
  <w:endnote w:type="continuationSeparator" w:id="0">
    <w:p w14:paraId="48BCCDA2" w14:textId="77777777" w:rsidR="00E1714E" w:rsidRDefault="00E17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BD5FBD" w14:textId="520F5B2A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9333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79333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3B368C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38D437EB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9333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9333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F81F4B" w14:textId="77777777" w:rsidR="00E1714E" w:rsidRDefault="00E1714E">
      <w:r>
        <w:separator/>
      </w:r>
    </w:p>
  </w:footnote>
  <w:footnote w:type="continuationSeparator" w:id="0">
    <w:p w14:paraId="01C5E880" w14:textId="77777777" w:rsidR="00E1714E" w:rsidRDefault="00E171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C7CFD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10EB77FE" w:rsidR="00C0552D" w:rsidRPr="009C7CFD" w:rsidRDefault="009C7CFD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9C7CFD">
            <w:rPr>
              <w:rFonts w:cs="Arial"/>
              <w:color w:val="000000"/>
              <w:sz w:val="16"/>
              <w:szCs w:val="16"/>
            </w:rPr>
            <w:t>ODPRTI POSTOPEK</w:t>
          </w:r>
          <w:r w:rsidR="00A30BC8">
            <w:rPr>
              <w:rFonts w:cs="Arial"/>
              <w:color w:val="000000"/>
              <w:sz w:val="16"/>
              <w:szCs w:val="16"/>
            </w:rPr>
            <w:t xml:space="preserve"> - GRADNJA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9C7CFD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C151095" w:rsidR="00C0552D" w:rsidRPr="009C7CFD" w:rsidRDefault="00144B8D" w:rsidP="00674C93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C7CFD">
            <w:rPr>
              <w:rFonts w:cs="Arial"/>
              <w:sz w:val="16"/>
              <w:szCs w:val="16"/>
            </w:rPr>
            <w:t xml:space="preserve">OBR </w:t>
          </w:r>
          <w:r w:rsidR="005564B9" w:rsidRPr="009C7CFD">
            <w:rPr>
              <w:rFonts w:cs="Arial"/>
              <w:sz w:val="16"/>
              <w:szCs w:val="16"/>
            </w:rPr>
            <w:t>–</w:t>
          </w:r>
          <w:r w:rsidRPr="009C7CFD">
            <w:rPr>
              <w:rFonts w:cs="Arial"/>
              <w:sz w:val="16"/>
              <w:szCs w:val="16"/>
            </w:rPr>
            <w:t xml:space="preserve"> </w:t>
          </w:r>
          <w:r w:rsidR="005564B9" w:rsidRPr="009C7CFD">
            <w:rPr>
              <w:rFonts w:cs="Arial"/>
              <w:sz w:val="16"/>
              <w:szCs w:val="16"/>
            </w:rPr>
            <w:t>2.0</w:t>
          </w:r>
          <w:r w:rsidR="00E81DF5" w:rsidRPr="009C7CFD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92553805">
    <w:abstractNumId w:val="3"/>
  </w:num>
  <w:num w:numId="2" w16cid:durableId="384373414">
    <w:abstractNumId w:val="5"/>
  </w:num>
  <w:num w:numId="3" w16cid:durableId="273946432">
    <w:abstractNumId w:val="2"/>
  </w:num>
  <w:num w:numId="4" w16cid:durableId="532572421">
    <w:abstractNumId w:val="1"/>
  </w:num>
  <w:num w:numId="5" w16cid:durableId="1377504559">
    <w:abstractNumId w:val="4"/>
  </w:num>
  <w:num w:numId="6" w16cid:durableId="358553744">
    <w:abstractNumId w:val="0"/>
  </w:num>
  <w:num w:numId="7" w16cid:durableId="909001754">
    <w:abstractNumId w:val="7"/>
  </w:num>
  <w:num w:numId="8" w16cid:durableId="137010395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1EAA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4EA0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7B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D7920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54DE"/>
    <w:rsid w:val="005564B9"/>
    <w:rsid w:val="00556784"/>
    <w:rsid w:val="005608A6"/>
    <w:rsid w:val="00563923"/>
    <w:rsid w:val="005644AE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A1B42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3C58"/>
    <w:rsid w:val="007345D8"/>
    <w:rsid w:val="00741DF3"/>
    <w:rsid w:val="00743912"/>
    <w:rsid w:val="00767A5A"/>
    <w:rsid w:val="00780396"/>
    <w:rsid w:val="0078319E"/>
    <w:rsid w:val="00783525"/>
    <w:rsid w:val="007838D2"/>
    <w:rsid w:val="0079333E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55443"/>
    <w:rsid w:val="00882006"/>
    <w:rsid w:val="00895F3B"/>
    <w:rsid w:val="008A0761"/>
    <w:rsid w:val="008A2643"/>
    <w:rsid w:val="008A2A3F"/>
    <w:rsid w:val="008A757F"/>
    <w:rsid w:val="008B05F7"/>
    <w:rsid w:val="008B25C9"/>
    <w:rsid w:val="008C2AC2"/>
    <w:rsid w:val="008D6DCE"/>
    <w:rsid w:val="008E64FA"/>
    <w:rsid w:val="008E7AB1"/>
    <w:rsid w:val="008F3602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C7CFD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0BC8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A5521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B1C0F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1714E"/>
    <w:rsid w:val="00E2492B"/>
    <w:rsid w:val="00E30663"/>
    <w:rsid w:val="00E3300C"/>
    <w:rsid w:val="00E43C3D"/>
    <w:rsid w:val="00E550C0"/>
    <w:rsid w:val="00E576F1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C4ADC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F0243C6-F8A5-4577-A306-E933B56C40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74C5F2-F824-432D-A82A-C9BC175532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E157AF-609B-4883-B58A-88B6C11D0508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4.xml><?xml version="1.0" encoding="utf-8"?>
<ds:datastoreItem xmlns:ds="http://schemas.openxmlformats.org/officeDocument/2006/customXml" ds:itemID="{95834676-050B-4FBE-9716-0DF132956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37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984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Veronika BAJRIČ</cp:lastModifiedBy>
  <cp:revision>7</cp:revision>
  <cp:lastPrinted>2016-06-20T06:30:00Z</cp:lastPrinted>
  <dcterms:created xsi:type="dcterms:W3CDTF">2018-07-24T11:47:00Z</dcterms:created>
  <dcterms:modified xsi:type="dcterms:W3CDTF">2024-09-19T13:23:00Z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